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10DBE50B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CC08F1">
        <w:rPr>
          <w:rFonts w:ascii="Arial" w:hAnsi="Arial" w:cs="Arial"/>
          <w:szCs w:val="24"/>
        </w:rPr>
        <w:t>4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4281371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Contribution submission deadline: 23:59 CE</w:t>
            </w:r>
            <w:bookmarkStart w:id="0" w:name="_GoBack"/>
            <w:bookmarkEnd w:id="0"/>
            <w:r>
              <w:rPr>
                <w:b w:val="0"/>
                <w:bCs/>
                <w:color w:val="000000"/>
                <w:szCs w:val="22"/>
                <w:lang w:val="en-US"/>
              </w:rPr>
              <w:t>T, Dec 04, 2020</w:t>
            </w:r>
          </w:p>
        </w:tc>
      </w:tr>
      <w:tr w:rsidR="00CC08F1" w:rsidRPr="00215719" w14:paraId="5BE8457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CC08F1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4C3A88CF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4BC" w14:textId="77777777" w:rsidR="00DB2FD5" w:rsidRDefault="00DB2FD5" w:rsidP="00DB2F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4E26E2B9" w14:textId="77777777" w:rsidR="00DB2FD5" w:rsidRDefault="00DB2FD5" w:rsidP="00DB2FD5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4D4B66A" w14:textId="77777777" w:rsidR="00DB2FD5" w:rsidRPr="00B258C6" w:rsidRDefault="00DB2FD5" w:rsidP="00DB2FD5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2F66C6DE" w14:textId="77777777" w:rsidR="00DB2FD5" w:rsidRDefault="00DB2FD5" w:rsidP="00DB2FD5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14E7FBA2" w14:textId="77777777" w:rsidR="00DB2FD5" w:rsidRPr="00EA5B16" w:rsidRDefault="00DB2FD5" w:rsidP="00DB2FD5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69032C8A" w14:textId="22AD262F" w:rsidR="00CC08F1" w:rsidRPr="00AE6BFE" w:rsidRDefault="00DB2FD5" w:rsidP="00DB2F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DB2FD5" w:rsidRPr="00215719" w14:paraId="6E99D9C1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72DB3" w14:textId="29272A0D" w:rsidR="00DB2FD5" w:rsidRDefault="00DB2FD5" w:rsidP="00DB2FD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SA4#114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B07" w14:textId="77777777" w:rsidR="00DB2FD5" w:rsidRDefault="00DB2FD5" w:rsidP="00DB2F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DB2FD5" w:rsidRDefault="00DB2FD5" w:rsidP="00DB2F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0B3B1602" w:rsidR="00DB2FD5" w:rsidRDefault="00DB2FD5" w:rsidP="00DB2F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DB2FD5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084F3B76" w:rsidR="00DB2FD5" w:rsidRDefault="00DB2FD5" w:rsidP="00DB2FD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DB2FD5" w:rsidRPr="00AE6BFE" w:rsidRDefault="00DB2FD5" w:rsidP="00DB2F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5883C" w14:textId="77777777" w:rsidR="004A1C8B" w:rsidRDefault="004A1C8B">
      <w:r>
        <w:separator/>
      </w:r>
    </w:p>
  </w:endnote>
  <w:endnote w:type="continuationSeparator" w:id="0">
    <w:p w14:paraId="34E84731" w14:textId="77777777" w:rsidR="004A1C8B" w:rsidRDefault="004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177EE" w14:textId="77777777" w:rsidR="00395B40" w:rsidRDefault="00395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D55A" w14:textId="77777777" w:rsidR="00395B40" w:rsidRDefault="00395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44B0F" w14:textId="77777777" w:rsidR="004A1C8B" w:rsidRDefault="004A1C8B">
      <w:r>
        <w:separator/>
      </w:r>
    </w:p>
  </w:footnote>
  <w:footnote w:type="continuationSeparator" w:id="0">
    <w:p w14:paraId="422C9D23" w14:textId="77777777" w:rsidR="004A1C8B" w:rsidRDefault="004A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7B99" w14:textId="43545D1A" w:rsidR="00CC08F1" w:rsidRPr="0084724A" w:rsidRDefault="00CC08F1" w:rsidP="004A28D1">
    <w:pPr>
      <w:tabs>
        <w:tab w:val="right" w:pos="9356"/>
      </w:tabs>
      <w:spacing w:after="0"/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110-e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="004A28D1">
      <w:rPr>
        <w:rFonts w:cs="Arial"/>
        <w:b/>
        <w:i/>
      </w:rPr>
      <w:t xml:space="preserve"> </w:t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="00283800">
      <w:rPr>
        <w:rFonts w:cs="Arial"/>
        <w:b/>
        <w:i/>
        <w:sz w:val="28"/>
        <w:szCs w:val="28"/>
      </w:rPr>
      <w:t>201</w:t>
    </w:r>
    <w:r w:rsidR="00395B40">
      <w:rPr>
        <w:rFonts w:cs="Arial"/>
        <w:b/>
        <w:i/>
        <w:sz w:val="28"/>
        <w:szCs w:val="28"/>
      </w:rPr>
      <w:t>632</w:t>
    </w:r>
  </w:p>
  <w:p w14:paraId="47F66374" w14:textId="315DB196" w:rsidR="007D2645" w:rsidRPr="00CC08F1" w:rsidRDefault="00CC08F1" w:rsidP="004A28D1">
    <w:pPr>
      <w:tabs>
        <w:tab w:val="right" w:pos="9360"/>
      </w:tabs>
      <w:spacing w:after="0"/>
      <w:rPr>
        <w:rFonts w:cs="Arial"/>
        <w:b/>
        <w:lang w:val="en-US" w:eastAsia="zh-CN"/>
      </w:rPr>
    </w:pPr>
    <w:r>
      <w:rPr>
        <w:rFonts w:cs="Arial"/>
        <w:lang w:eastAsia="zh-CN"/>
      </w:rPr>
      <w:t>11-20 Nov 2020</w:t>
    </w:r>
    <w:r w:rsidR="006867DE">
      <w:rPr>
        <w:rFonts w:cs="Arial"/>
        <w:lang w:eastAsia="zh-CN"/>
      </w:rPr>
      <w:t xml:space="preserve">                                              Revision of </w:t>
    </w:r>
    <w:r w:rsidR="004A28D1">
      <w:rPr>
        <w:rFonts w:cs="Arial"/>
        <w:lang w:eastAsia="zh-CN"/>
      </w:rPr>
      <w:t>S4-20</w:t>
    </w:r>
    <w:r w:rsidR="00395B40" w:rsidRPr="00395B40">
      <w:rPr>
        <w:rFonts w:cs="Arial"/>
        <w:lang w:eastAsia="zh-CN"/>
      </w:rPr>
      <w:t>1539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NKsFABjllE0tAAAA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881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BAC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BA24E6-8F04-4334-B609-28D1D4E2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691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2020-11-17T22:50:00Z</dcterms:created>
  <dcterms:modified xsi:type="dcterms:W3CDTF">2020-11-19T22:50:00Z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